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5D2D4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34D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66D91" w:rsidRPr="001A6664" w:rsidRDefault="00F66D91" w:rsidP="00B85129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745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Pr="001A6664" w:rsidRDefault="0026721A" w:rsidP="00406D1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6D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F66D91" w:rsidRPr="001A6664" w:rsidTr="00735CCA">
        <w:tc>
          <w:tcPr>
            <w:tcW w:w="5400" w:type="dxa"/>
            <w:gridSpan w:val="2"/>
            <w:tcBorders>
              <w:right w:val="nil"/>
            </w:tcBorders>
          </w:tcPr>
          <w:p w:rsidR="00406D16" w:rsidRDefault="00F66D91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2169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5D2D44" w:rsidRDefault="002169AA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D2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</w:p>
          <w:p w:rsidR="00406D16" w:rsidRPr="00F84D50" w:rsidRDefault="002169AA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 w:rsidR="00406D1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F66D91" w:rsidRPr="00406D16" w:rsidRDefault="002169AA" w:rsidP="00406D1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 w:rsidR="00406D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6D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  <w:p w:rsidR="00406D16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E6789B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406D16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E6789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6789B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406D16" w:rsidRPr="001A6664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E6789B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E62C0B" w:rsidRDefault="00B85129" w:rsidP="00E62C0B">
            <w:pPr>
              <w:pStyle w:val="ListParagraph"/>
              <w:widowControl w:val="0"/>
              <w:numPr>
                <w:ilvl w:val="0"/>
                <w:numId w:val="10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E62C0B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E62C0B" w:rsidRDefault="00B85129" w:rsidP="00E62C0B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5E273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</w:t>
                  </w:r>
                  <w:r w:rsidR="005E273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ได้รับงบประมาณและส่งผลกระทบต่อประชาชนและเป็นข้อมูลที</w:t>
                  </w:r>
                  <w:r w:rsidR="005E273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ของสำนักงาน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2C26F6" w:rsidRDefault="002C26F6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ให้หน่วยงานของรัฐรวบรวมและจัดให้มีข้อมูลข่าวสารตามวรรคหนึ่งไว้เผยแพร่เพื่อขาย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ในการเปิดเผยหรือการจัดหาข้อมูลข่าว</w:t>
            </w:r>
            <w:r w:rsidR="002C26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022010" w:rsidP="003045F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993" w:type="dxa"/>
                </w:tcPr>
                <w:p w:rsidR="00F66D91" w:rsidRPr="001A6664" w:rsidRDefault="00022010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3045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275" w:type="dxa"/>
                </w:tcPr>
                <w:p w:rsidR="00F66D91" w:rsidRPr="001A6664" w:rsidRDefault="00022010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</w:t>
                  </w:r>
                  <w:r w:rsidR="003045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50</w:t>
                  </w:r>
                  <w:r w:rsidR="00A9094C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F0022" w:rsidRDefault="007F0022" w:rsidP="007F00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1.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  <w:p w:rsidR="007F0022" w:rsidRDefault="007F0022" w:rsidP="007F00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  <w:p w:rsidR="00F66D91" w:rsidRPr="001A6664" w:rsidRDefault="007F0022" w:rsidP="007F00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3.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0D8" w:rsidRDefault="00B640D8">
      <w:r>
        <w:separator/>
      </w:r>
    </w:p>
  </w:endnote>
  <w:endnote w:type="continuationSeparator" w:id="0">
    <w:p w:rsidR="00B640D8" w:rsidRDefault="00B6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0D8" w:rsidRDefault="00B640D8">
      <w:r>
        <w:separator/>
      </w:r>
    </w:p>
  </w:footnote>
  <w:footnote w:type="continuationSeparator" w:id="0">
    <w:p w:rsidR="00B640D8" w:rsidRDefault="00B64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D28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D28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10095399"/>
    <w:multiLevelType w:val="hybridMultilevel"/>
    <w:tmpl w:val="AF364AE8"/>
    <w:lvl w:ilvl="0" w:tplc="0F2C5D3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E1344"/>
    <w:multiLevelType w:val="hybridMultilevel"/>
    <w:tmpl w:val="74D8DFAE"/>
    <w:lvl w:ilvl="0" w:tplc="C4DCBD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F1D70"/>
    <w:multiLevelType w:val="hybridMultilevel"/>
    <w:tmpl w:val="E29ACBD8"/>
    <w:lvl w:ilvl="0" w:tplc="CD5AB32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44AC"/>
    <w:rsid w:val="0001626C"/>
    <w:rsid w:val="00022010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169AA"/>
    <w:rsid w:val="00221B38"/>
    <w:rsid w:val="002462F5"/>
    <w:rsid w:val="002632AB"/>
    <w:rsid w:val="00266EF2"/>
    <w:rsid w:val="0026721A"/>
    <w:rsid w:val="00285D91"/>
    <w:rsid w:val="002B3C2E"/>
    <w:rsid w:val="002C15E5"/>
    <w:rsid w:val="002C26F6"/>
    <w:rsid w:val="002C78D1"/>
    <w:rsid w:val="002D2958"/>
    <w:rsid w:val="002F054A"/>
    <w:rsid w:val="002F0A94"/>
    <w:rsid w:val="003045F9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06D16"/>
    <w:rsid w:val="00414B89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74EF4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725B6"/>
    <w:rsid w:val="005750BD"/>
    <w:rsid w:val="0058298B"/>
    <w:rsid w:val="005B60E0"/>
    <w:rsid w:val="005B7119"/>
    <w:rsid w:val="005C1127"/>
    <w:rsid w:val="005C159C"/>
    <w:rsid w:val="005D2D44"/>
    <w:rsid w:val="005E2739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F0B4F"/>
    <w:rsid w:val="006F1B42"/>
    <w:rsid w:val="00710AC9"/>
    <w:rsid w:val="007176B6"/>
    <w:rsid w:val="00735CCA"/>
    <w:rsid w:val="007415B9"/>
    <w:rsid w:val="0074511E"/>
    <w:rsid w:val="00757110"/>
    <w:rsid w:val="00764DED"/>
    <w:rsid w:val="007706C4"/>
    <w:rsid w:val="00782A94"/>
    <w:rsid w:val="0079499A"/>
    <w:rsid w:val="007A71CA"/>
    <w:rsid w:val="007C1513"/>
    <w:rsid w:val="007C58D2"/>
    <w:rsid w:val="007E6D75"/>
    <w:rsid w:val="007F0022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34DC2"/>
    <w:rsid w:val="00991518"/>
    <w:rsid w:val="00993837"/>
    <w:rsid w:val="0099556A"/>
    <w:rsid w:val="009A570F"/>
    <w:rsid w:val="009C22EF"/>
    <w:rsid w:val="009C6595"/>
    <w:rsid w:val="009D28E7"/>
    <w:rsid w:val="009D395D"/>
    <w:rsid w:val="00A047E3"/>
    <w:rsid w:val="00A13D2C"/>
    <w:rsid w:val="00A147BB"/>
    <w:rsid w:val="00A15174"/>
    <w:rsid w:val="00A21B19"/>
    <w:rsid w:val="00A325E0"/>
    <w:rsid w:val="00A33930"/>
    <w:rsid w:val="00A541E6"/>
    <w:rsid w:val="00A560E5"/>
    <w:rsid w:val="00A6475C"/>
    <w:rsid w:val="00A9094C"/>
    <w:rsid w:val="00A92186"/>
    <w:rsid w:val="00AB4406"/>
    <w:rsid w:val="00AB6FBE"/>
    <w:rsid w:val="00AF037B"/>
    <w:rsid w:val="00AF0624"/>
    <w:rsid w:val="00AF1D95"/>
    <w:rsid w:val="00B04EAA"/>
    <w:rsid w:val="00B1394C"/>
    <w:rsid w:val="00B640D8"/>
    <w:rsid w:val="00B76FCB"/>
    <w:rsid w:val="00B834C3"/>
    <w:rsid w:val="00B85129"/>
    <w:rsid w:val="00B92DBF"/>
    <w:rsid w:val="00BA1A21"/>
    <w:rsid w:val="00BC5E9D"/>
    <w:rsid w:val="00BC746C"/>
    <w:rsid w:val="00BD3CE8"/>
    <w:rsid w:val="00BF64A0"/>
    <w:rsid w:val="00C122CC"/>
    <w:rsid w:val="00C6134E"/>
    <w:rsid w:val="00C67D71"/>
    <w:rsid w:val="00CD73AE"/>
    <w:rsid w:val="00CF0196"/>
    <w:rsid w:val="00CF3A4A"/>
    <w:rsid w:val="00CF72D0"/>
    <w:rsid w:val="00D26B5D"/>
    <w:rsid w:val="00D43F4A"/>
    <w:rsid w:val="00D45272"/>
    <w:rsid w:val="00D46185"/>
    <w:rsid w:val="00D849B7"/>
    <w:rsid w:val="00D917AC"/>
    <w:rsid w:val="00DA3363"/>
    <w:rsid w:val="00DB0089"/>
    <w:rsid w:val="00DC244A"/>
    <w:rsid w:val="00DD276F"/>
    <w:rsid w:val="00DE0D8E"/>
    <w:rsid w:val="00DE1A2C"/>
    <w:rsid w:val="00DE5095"/>
    <w:rsid w:val="00DF0979"/>
    <w:rsid w:val="00DF2CE3"/>
    <w:rsid w:val="00E13428"/>
    <w:rsid w:val="00E379B3"/>
    <w:rsid w:val="00E40020"/>
    <w:rsid w:val="00E53944"/>
    <w:rsid w:val="00E62C0B"/>
    <w:rsid w:val="00E6789B"/>
    <w:rsid w:val="00E70398"/>
    <w:rsid w:val="00E86E70"/>
    <w:rsid w:val="00EC4F92"/>
    <w:rsid w:val="00EF441F"/>
    <w:rsid w:val="00EF4869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132B1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4DA95-D198-40FE-BA23-B25943C9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78</TotalTime>
  <Pages>1</Pages>
  <Words>1398</Words>
  <Characters>7974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39</cp:revision>
  <cp:lastPrinted>2016-09-12T04:21:00Z</cp:lastPrinted>
  <dcterms:created xsi:type="dcterms:W3CDTF">2016-08-16T07:08:00Z</dcterms:created>
  <dcterms:modified xsi:type="dcterms:W3CDTF">2018-06-08T07:35:00Z</dcterms:modified>
</cp:coreProperties>
</file>